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9291" w14:textId="1C517140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4C2F5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3E5DC5">
        <w:rPr>
          <w:rFonts w:ascii="Arial" w:hAnsi="Arial" w:cs="Arial"/>
          <w:b/>
          <w:bCs/>
          <w:sz w:val="24"/>
          <w:szCs w:val="24"/>
        </w:rPr>
        <w:t>6108</w:t>
      </w:r>
      <w:bookmarkStart w:id="0" w:name="_GoBack"/>
      <w:bookmarkEnd w:id="0"/>
    </w:p>
    <w:p w14:paraId="097DCA80" w14:textId="45076EC3" w:rsidR="00BC77CB" w:rsidRDefault="004C2F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A146E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560E5516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206A1C">
        <w:rPr>
          <w:rFonts w:ascii="Arial" w:eastAsia="Times New Roman" w:hAnsi="Arial" w:cs="Arial"/>
          <w:b/>
          <w:bCs/>
        </w:rPr>
        <w:t>1</w:t>
      </w:r>
      <w:r w:rsidR="00AE38D3" w:rsidRPr="004304D4">
        <w:rPr>
          <w:rFonts w:ascii="Arial" w:eastAsia="Times New Roman" w:hAnsi="Arial" w:cs="Arial"/>
          <w:b/>
          <w:bCs/>
        </w:rPr>
        <w:t xml:space="preserve">, </w:t>
      </w:r>
      <w:r w:rsidR="00B55B99">
        <w:rPr>
          <w:rFonts w:ascii="Arial" w:eastAsia="Times New Roman" w:hAnsi="Arial" w:cs="Arial"/>
          <w:b/>
          <w:bCs/>
        </w:rPr>
        <w:t>Conclusion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581530D6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</w:t>
      </w:r>
      <w:r w:rsidR="00C8441D">
        <w:rPr>
          <w:rFonts w:ascii="Arial" w:hAnsi="Arial" w:cs="Arial"/>
          <w:b/>
        </w:rPr>
        <w:t>2</w:t>
      </w:r>
    </w:p>
    <w:p w14:paraId="7DD7E39D" w14:textId="6ADF743F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8441D" w:rsidRPr="00C8441D">
        <w:rPr>
          <w:rFonts w:ascii="Arial" w:hAnsi="Arial" w:cs="Arial"/>
          <w:b/>
        </w:rPr>
        <w:t>FS_eUEPO</w:t>
      </w:r>
      <w:proofErr w:type="spellEnd"/>
      <w:r w:rsidR="00F2046E">
        <w:rPr>
          <w:rFonts w:ascii="Arial" w:hAnsi="Arial" w:cs="Arial"/>
          <w:b/>
        </w:rPr>
        <w:t xml:space="preserve"> / Rel-18</w:t>
      </w:r>
    </w:p>
    <w:p w14:paraId="5E43EC67" w14:textId="3FD811C3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B55B99">
        <w:rPr>
          <w:rFonts w:ascii="Arial" w:hAnsi="Arial" w:cs="Arial"/>
          <w:i/>
        </w:rPr>
        <w:t>provides conclusion</w:t>
      </w:r>
      <w:r w:rsidR="00FD1116">
        <w:rPr>
          <w:rFonts w:ascii="Arial" w:hAnsi="Arial" w:cs="Arial"/>
          <w:i/>
        </w:rPr>
        <w:t xml:space="preserve"> for KI#</w:t>
      </w:r>
      <w:r w:rsidR="00983409">
        <w:rPr>
          <w:rFonts w:ascii="Arial" w:hAnsi="Arial" w:cs="Arial"/>
          <w:i/>
        </w:rPr>
        <w:t>1</w:t>
      </w:r>
      <w:r w:rsidR="00FD1116">
        <w:rPr>
          <w:rFonts w:ascii="Arial" w:hAnsi="Arial" w:cs="Arial"/>
          <w:i/>
        </w:rPr>
        <w:t xml:space="preserve"> "</w:t>
      </w:r>
      <w:r w:rsidR="00983409" w:rsidRPr="00983409">
        <w:rPr>
          <w:rFonts w:ascii="Arial" w:hAnsi="Arial" w:cs="Arial"/>
          <w:i/>
        </w:rPr>
        <w:t>URSP in VPLMN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1"/>
        <w:jc w:val="both"/>
      </w:pPr>
      <w:r>
        <w:t>Discussion</w:t>
      </w:r>
    </w:p>
    <w:p w14:paraId="66F9A1A9" w14:textId="229E6FB9" w:rsidR="004340D1" w:rsidRDefault="00484FEC" w:rsidP="00D41138">
      <w:pPr>
        <w:pStyle w:val="B1"/>
        <w:ind w:left="0" w:firstLine="0"/>
        <w:rPr>
          <w:lang w:eastAsia="zh-CN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</w:t>
      </w:r>
      <w:r w:rsidR="0082757D">
        <w:rPr>
          <w:rFonts w:eastAsiaTheme="minorEastAsia"/>
          <w:lang w:eastAsia="ko-KR"/>
        </w:rPr>
        <w:t>1</w:t>
      </w:r>
      <w:r w:rsidRPr="00484FEC">
        <w:rPr>
          <w:rFonts w:eastAsiaTheme="minorEastAsia"/>
          <w:lang w:eastAsia="ko-KR"/>
        </w:rPr>
        <w:t xml:space="preserve">: </w:t>
      </w:r>
      <w:r w:rsidR="0082757D" w:rsidRPr="00DF1D03">
        <w:t>URSP in VPLMN</w:t>
      </w:r>
      <w:r>
        <w:rPr>
          <w:rFonts w:eastAsiaTheme="minorEastAsia"/>
          <w:lang w:eastAsia="ko-KR"/>
        </w:rPr>
        <w:t xml:space="preserve"> in clause </w:t>
      </w:r>
      <w:r w:rsidRPr="00484FEC">
        <w:rPr>
          <w:rFonts w:eastAsiaTheme="minorEastAsia"/>
          <w:lang w:eastAsia="ko-KR"/>
        </w:rPr>
        <w:t>5.</w:t>
      </w:r>
      <w:r w:rsidR="0082757D">
        <w:rPr>
          <w:rFonts w:eastAsiaTheme="minorEastAsia"/>
          <w:lang w:eastAsia="ko-KR"/>
        </w:rPr>
        <w:t>1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 w:rsidR="0082757D">
        <w:rPr>
          <w:lang w:eastAsia="zh-CN"/>
        </w:rPr>
        <w:t>85</w:t>
      </w:r>
      <w:r>
        <w:rPr>
          <w:lang w:eastAsia="zh-CN"/>
        </w:rPr>
        <w:t>v0.</w:t>
      </w:r>
      <w:r w:rsidR="00F00706">
        <w:rPr>
          <w:lang w:eastAsia="zh-CN"/>
        </w:rPr>
        <w:t>3</w:t>
      </w:r>
      <w:r>
        <w:rPr>
          <w:lang w:eastAsia="zh-CN"/>
        </w:rPr>
        <w:t>.</w:t>
      </w:r>
      <w:r w:rsidR="00F00706">
        <w:rPr>
          <w:lang w:eastAsia="zh-CN"/>
        </w:rPr>
        <w:t>0</w:t>
      </w:r>
      <w:r>
        <w:rPr>
          <w:lang w:eastAsia="zh-CN"/>
        </w:rPr>
        <w:t xml:space="preserve">, </w:t>
      </w:r>
      <w:r w:rsidR="00F00706">
        <w:rPr>
          <w:lang w:eastAsia="zh-CN"/>
        </w:rPr>
        <w:t xml:space="preserve">there are </w:t>
      </w:r>
      <w:proofErr w:type="gramStart"/>
      <w:r w:rsidR="0082757D">
        <w:rPr>
          <w:lang w:eastAsia="zh-CN"/>
        </w:rPr>
        <w:t>9</w:t>
      </w:r>
      <w:proofErr w:type="gramEnd"/>
      <w:r w:rsidR="00F00706">
        <w:rPr>
          <w:lang w:eastAsia="zh-CN"/>
        </w:rPr>
        <w:t xml:space="preserve"> solutions</w:t>
      </w:r>
      <w:r>
        <w:rPr>
          <w:lang w:eastAsia="zh-CN"/>
        </w:rPr>
        <w:t>.</w:t>
      </w:r>
    </w:p>
    <w:p w14:paraId="3DB90F51" w14:textId="77777777" w:rsidR="00F00706" w:rsidRDefault="00F00706" w:rsidP="00D41138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B125FD" w:rsidRPr="00DF1D03" w14:paraId="5ADBEE32" w14:textId="77777777" w:rsidTr="007020B3">
        <w:tc>
          <w:tcPr>
            <w:tcW w:w="1038" w:type="dxa"/>
            <w:shd w:val="clear" w:color="auto" w:fill="auto"/>
          </w:tcPr>
          <w:p w14:paraId="6C95F14D" w14:textId="77777777" w:rsidR="00B125FD" w:rsidRPr="00DF1D03" w:rsidRDefault="00B125FD" w:rsidP="007020B3">
            <w:pPr>
              <w:pStyle w:val="TAH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4F571560" w14:textId="77777777" w:rsidR="00B125FD" w:rsidRPr="00DF1D03" w:rsidRDefault="00B125FD" w:rsidP="007020B3">
            <w:pPr>
              <w:pStyle w:val="TAH"/>
            </w:pPr>
            <w:r w:rsidRPr="00DF1D03">
              <w:t>Key Issues</w:t>
            </w:r>
          </w:p>
        </w:tc>
      </w:tr>
      <w:tr w:rsidR="00B125FD" w:rsidRPr="00DF1D03" w14:paraId="79588118" w14:textId="77777777" w:rsidTr="007020B3">
        <w:tc>
          <w:tcPr>
            <w:tcW w:w="1038" w:type="dxa"/>
            <w:shd w:val="clear" w:color="auto" w:fill="auto"/>
          </w:tcPr>
          <w:p w14:paraId="424DEAB3" w14:textId="77777777" w:rsidR="00B125FD" w:rsidRPr="00DF1D03" w:rsidRDefault="00B125FD" w:rsidP="007020B3">
            <w:pPr>
              <w:pStyle w:val="TAH"/>
            </w:pPr>
            <w:r w:rsidRPr="00DF1D03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4231BC81" w14:textId="77777777" w:rsidR="00B125FD" w:rsidRPr="00DF1D03" w:rsidRDefault="00B125FD" w:rsidP="007020B3">
            <w:pPr>
              <w:pStyle w:val="TAH"/>
            </w:pPr>
            <w:r w:rsidRPr="00DF1D03">
              <w:t>1</w:t>
            </w:r>
          </w:p>
        </w:tc>
        <w:tc>
          <w:tcPr>
            <w:tcW w:w="1389" w:type="dxa"/>
            <w:shd w:val="clear" w:color="auto" w:fill="auto"/>
          </w:tcPr>
          <w:p w14:paraId="091974C9" w14:textId="77777777" w:rsidR="00B125FD" w:rsidRPr="00DF1D03" w:rsidRDefault="00B125FD" w:rsidP="007020B3">
            <w:pPr>
              <w:pStyle w:val="TAH"/>
            </w:pPr>
            <w:r w:rsidRPr="00DF1D03">
              <w:t>2</w:t>
            </w:r>
          </w:p>
        </w:tc>
        <w:tc>
          <w:tcPr>
            <w:tcW w:w="1389" w:type="dxa"/>
            <w:shd w:val="clear" w:color="auto" w:fill="auto"/>
          </w:tcPr>
          <w:p w14:paraId="30A20748" w14:textId="77777777" w:rsidR="00B125FD" w:rsidRPr="00DF1D03" w:rsidRDefault="00B125FD" w:rsidP="007020B3">
            <w:pPr>
              <w:pStyle w:val="TAH"/>
            </w:pPr>
            <w:r w:rsidRPr="00DF1D03">
              <w:t>3</w:t>
            </w:r>
          </w:p>
        </w:tc>
        <w:tc>
          <w:tcPr>
            <w:tcW w:w="1389" w:type="dxa"/>
            <w:shd w:val="clear" w:color="auto" w:fill="auto"/>
          </w:tcPr>
          <w:p w14:paraId="52FE1AD7" w14:textId="77777777" w:rsidR="00B125FD" w:rsidRPr="00DF1D03" w:rsidRDefault="00B125FD" w:rsidP="007020B3">
            <w:pPr>
              <w:pStyle w:val="TAH"/>
            </w:pPr>
            <w:r w:rsidRPr="00DF1D03">
              <w:t>4</w:t>
            </w:r>
          </w:p>
        </w:tc>
      </w:tr>
      <w:tr w:rsidR="00B125FD" w:rsidRPr="00DF1D03" w14:paraId="1054E4F5" w14:textId="77777777" w:rsidTr="007020B3">
        <w:tc>
          <w:tcPr>
            <w:tcW w:w="1038" w:type="dxa"/>
            <w:shd w:val="clear" w:color="auto" w:fill="auto"/>
          </w:tcPr>
          <w:p w14:paraId="535D7180" w14:textId="77777777" w:rsidR="00B125FD" w:rsidRPr="00DF1D03" w:rsidRDefault="00B125FD" w:rsidP="007020B3">
            <w:pPr>
              <w:pStyle w:val="TAH"/>
            </w:pPr>
            <w:r w:rsidRPr="00DF1D03">
              <w:t>1</w:t>
            </w:r>
          </w:p>
        </w:tc>
        <w:tc>
          <w:tcPr>
            <w:tcW w:w="1388" w:type="dxa"/>
            <w:shd w:val="clear" w:color="auto" w:fill="auto"/>
          </w:tcPr>
          <w:p w14:paraId="42D81809" w14:textId="77777777" w:rsidR="00B125FD" w:rsidRPr="00DF1D03" w:rsidRDefault="00B125FD" w:rsidP="007020B3">
            <w:pPr>
              <w:pStyle w:val="TAC"/>
            </w:pPr>
            <w:r w:rsidRPr="00DF1D03">
              <w:t>X</w:t>
            </w:r>
          </w:p>
        </w:tc>
        <w:tc>
          <w:tcPr>
            <w:tcW w:w="1389" w:type="dxa"/>
            <w:shd w:val="clear" w:color="auto" w:fill="auto"/>
          </w:tcPr>
          <w:p w14:paraId="771EF79E" w14:textId="77777777" w:rsidR="00B125FD" w:rsidRPr="00DF1D03" w:rsidRDefault="00B125FD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A0E6D3E" w14:textId="77777777" w:rsidR="00B125FD" w:rsidRPr="00DF1D03" w:rsidRDefault="00B125FD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681E5AD" w14:textId="77777777" w:rsidR="00B125FD" w:rsidRPr="00DF1D03" w:rsidRDefault="00B125FD" w:rsidP="007020B3">
            <w:pPr>
              <w:pStyle w:val="TAC"/>
            </w:pPr>
          </w:p>
        </w:tc>
      </w:tr>
      <w:tr w:rsidR="00B125FD" w:rsidRPr="00DF1D03" w14:paraId="661765BF" w14:textId="77777777" w:rsidTr="007020B3">
        <w:tc>
          <w:tcPr>
            <w:tcW w:w="1038" w:type="dxa"/>
            <w:shd w:val="clear" w:color="auto" w:fill="auto"/>
          </w:tcPr>
          <w:p w14:paraId="23E04CF1" w14:textId="77777777" w:rsidR="00B125FD" w:rsidRPr="00DF1D03" w:rsidRDefault="00B125FD" w:rsidP="007020B3">
            <w:pPr>
              <w:pStyle w:val="TAH"/>
            </w:pPr>
            <w:r w:rsidRPr="00DF1D03">
              <w:t>2</w:t>
            </w:r>
          </w:p>
        </w:tc>
        <w:tc>
          <w:tcPr>
            <w:tcW w:w="1388" w:type="dxa"/>
            <w:shd w:val="clear" w:color="auto" w:fill="auto"/>
          </w:tcPr>
          <w:p w14:paraId="6EF48D65" w14:textId="77777777" w:rsidR="00B125FD" w:rsidRPr="00DF1D03" w:rsidRDefault="00B125FD" w:rsidP="007020B3">
            <w:pPr>
              <w:pStyle w:val="TAC"/>
            </w:pPr>
            <w:r w:rsidRPr="00DF1D03">
              <w:t>X</w:t>
            </w:r>
          </w:p>
        </w:tc>
        <w:tc>
          <w:tcPr>
            <w:tcW w:w="1389" w:type="dxa"/>
            <w:shd w:val="clear" w:color="auto" w:fill="auto"/>
          </w:tcPr>
          <w:p w14:paraId="36E13F59" w14:textId="77777777" w:rsidR="00B125FD" w:rsidRPr="00DF1D03" w:rsidRDefault="00B125FD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A480348" w14:textId="77777777" w:rsidR="00B125FD" w:rsidRPr="00DF1D03" w:rsidRDefault="00B125FD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7B2EC13" w14:textId="77777777" w:rsidR="00B125FD" w:rsidRPr="00DF1D03" w:rsidRDefault="00B125FD" w:rsidP="007020B3">
            <w:pPr>
              <w:pStyle w:val="TAC"/>
            </w:pPr>
          </w:p>
        </w:tc>
      </w:tr>
      <w:tr w:rsidR="00B125FD" w:rsidRPr="00DF1D03" w14:paraId="6D132643" w14:textId="77777777" w:rsidTr="007020B3">
        <w:trPr>
          <w:trHeight w:val="87"/>
        </w:trPr>
        <w:tc>
          <w:tcPr>
            <w:tcW w:w="1038" w:type="dxa"/>
            <w:shd w:val="clear" w:color="auto" w:fill="auto"/>
          </w:tcPr>
          <w:p w14:paraId="2AA75037" w14:textId="77777777" w:rsidR="00B125FD" w:rsidRPr="00DF1D03" w:rsidRDefault="00B125FD" w:rsidP="007020B3">
            <w:pPr>
              <w:pStyle w:val="TAH"/>
            </w:pPr>
            <w:r w:rsidRPr="00DF1D03">
              <w:t>3</w:t>
            </w:r>
          </w:p>
        </w:tc>
        <w:tc>
          <w:tcPr>
            <w:tcW w:w="1388" w:type="dxa"/>
            <w:shd w:val="clear" w:color="auto" w:fill="auto"/>
          </w:tcPr>
          <w:p w14:paraId="6FBD232C" w14:textId="77777777" w:rsidR="00B125FD" w:rsidRPr="00DF1D03" w:rsidRDefault="00B125FD" w:rsidP="007020B3">
            <w:pPr>
              <w:pStyle w:val="TAC"/>
            </w:pPr>
            <w:r w:rsidRPr="00DF1D03">
              <w:t>X</w:t>
            </w:r>
          </w:p>
        </w:tc>
        <w:tc>
          <w:tcPr>
            <w:tcW w:w="1389" w:type="dxa"/>
            <w:shd w:val="clear" w:color="auto" w:fill="auto"/>
          </w:tcPr>
          <w:p w14:paraId="45FB3CFB" w14:textId="77777777" w:rsidR="00B125FD" w:rsidRPr="00DF1D03" w:rsidRDefault="00B125FD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25F3589" w14:textId="77777777" w:rsidR="00B125FD" w:rsidRPr="00DF1D03" w:rsidRDefault="00B125FD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995A622" w14:textId="77777777" w:rsidR="00B125FD" w:rsidRPr="00DF1D03" w:rsidRDefault="00B125FD" w:rsidP="007020B3">
            <w:pPr>
              <w:pStyle w:val="TAC"/>
            </w:pPr>
          </w:p>
        </w:tc>
      </w:tr>
      <w:tr w:rsidR="00B125FD" w:rsidRPr="00DF1D03" w14:paraId="5ED23B5E" w14:textId="77777777" w:rsidTr="007020B3">
        <w:trPr>
          <w:trHeight w:val="108"/>
        </w:trPr>
        <w:tc>
          <w:tcPr>
            <w:tcW w:w="1038" w:type="dxa"/>
            <w:shd w:val="clear" w:color="auto" w:fill="auto"/>
          </w:tcPr>
          <w:p w14:paraId="12AFD639" w14:textId="77777777" w:rsidR="00B125FD" w:rsidRPr="00DF1D03" w:rsidRDefault="00B125FD" w:rsidP="007020B3">
            <w:pPr>
              <w:pStyle w:val="TAH"/>
            </w:pPr>
            <w:r w:rsidRPr="00DF1D03">
              <w:t>4</w:t>
            </w:r>
          </w:p>
        </w:tc>
        <w:tc>
          <w:tcPr>
            <w:tcW w:w="1388" w:type="dxa"/>
            <w:shd w:val="clear" w:color="auto" w:fill="auto"/>
          </w:tcPr>
          <w:p w14:paraId="7EBA022C" w14:textId="77777777" w:rsidR="00B125FD" w:rsidRPr="00DF1D03" w:rsidRDefault="00B125FD" w:rsidP="007020B3">
            <w:pPr>
              <w:pStyle w:val="TAC"/>
            </w:pPr>
            <w:r w:rsidRPr="00DF1D03">
              <w:t>X</w:t>
            </w:r>
          </w:p>
        </w:tc>
        <w:tc>
          <w:tcPr>
            <w:tcW w:w="1389" w:type="dxa"/>
            <w:shd w:val="clear" w:color="auto" w:fill="auto"/>
          </w:tcPr>
          <w:p w14:paraId="40F25E66" w14:textId="77777777" w:rsidR="00B125FD" w:rsidRPr="00DF1D03" w:rsidRDefault="00B125FD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D1C582E" w14:textId="77777777" w:rsidR="00B125FD" w:rsidRPr="00DF1D03" w:rsidRDefault="00B125FD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36FB07B" w14:textId="77777777" w:rsidR="00B125FD" w:rsidRPr="00DF1D03" w:rsidRDefault="00B125FD" w:rsidP="007020B3">
            <w:pPr>
              <w:pStyle w:val="TAC"/>
            </w:pPr>
          </w:p>
        </w:tc>
      </w:tr>
      <w:tr w:rsidR="00B125FD" w:rsidRPr="00DF1D03" w14:paraId="26F9F334" w14:textId="77777777" w:rsidTr="007020B3">
        <w:trPr>
          <w:trHeight w:val="108"/>
        </w:trPr>
        <w:tc>
          <w:tcPr>
            <w:tcW w:w="1038" w:type="dxa"/>
            <w:shd w:val="clear" w:color="auto" w:fill="auto"/>
          </w:tcPr>
          <w:p w14:paraId="423C7970" w14:textId="77777777" w:rsidR="00B125FD" w:rsidRPr="00DF1D03" w:rsidRDefault="00B125FD" w:rsidP="007020B3">
            <w:pPr>
              <w:pStyle w:val="TAH"/>
            </w:pPr>
            <w:r w:rsidRPr="00DF1D03">
              <w:t>5</w:t>
            </w:r>
          </w:p>
        </w:tc>
        <w:tc>
          <w:tcPr>
            <w:tcW w:w="1388" w:type="dxa"/>
            <w:shd w:val="clear" w:color="auto" w:fill="auto"/>
          </w:tcPr>
          <w:p w14:paraId="250B93EF" w14:textId="77777777" w:rsidR="00B125FD" w:rsidRPr="00DF1D03" w:rsidRDefault="00B125FD" w:rsidP="007020B3">
            <w:pPr>
              <w:pStyle w:val="TAC"/>
            </w:pPr>
            <w:r w:rsidRPr="00DF1D03">
              <w:t>X</w:t>
            </w:r>
          </w:p>
        </w:tc>
        <w:tc>
          <w:tcPr>
            <w:tcW w:w="1389" w:type="dxa"/>
            <w:shd w:val="clear" w:color="auto" w:fill="auto"/>
          </w:tcPr>
          <w:p w14:paraId="4836EDEC" w14:textId="77777777" w:rsidR="00B125FD" w:rsidRPr="00DF1D03" w:rsidRDefault="00B125FD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E52561D" w14:textId="77777777" w:rsidR="00B125FD" w:rsidRPr="00DF1D03" w:rsidRDefault="00B125FD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7BE9F81" w14:textId="77777777" w:rsidR="00B125FD" w:rsidRPr="00DF1D03" w:rsidRDefault="00B125FD" w:rsidP="007020B3">
            <w:pPr>
              <w:pStyle w:val="TAC"/>
            </w:pPr>
          </w:p>
        </w:tc>
      </w:tr>
      <w:tr w:rsidR="00B125FD" w:rsidRPr="00DF1D03" w14:paraId="2EC0E610" w14:textId="77777777" w:rsidTr="007020B3">
        <w:trPr>
          <w:trHeight w:val="75"/>
        </w:trPr>
        <w:tc>
          <w:tcPr>
            <w:tcW w:w="1038" w:type="dxa"/>
            <w:shd w:val="clear" w:color="auto" w:fill="auto"/>
          </w:tcPr>
          <w:p w14:paraId="5DF3D579" w14:textId="77777777" w:rsidR="00B125FD" w:rsidRPr="00DF1D03" w:rsidRDefault="00B125FD" w:rsidP="007020B3">
            <w:pPr>
              <w:pStyle w:val="TAH"/>
            </w:pPr>
            <w:r w:rsidRPr="00DF1D03">
              <w:t>6</w:t>
            </w:r>
          </w:p>
        </w:tc>
        <w:tc>
          <w:tcPr>
            <w:tcW w:w="1388" w:type="dxa"/>
            <w:shd w:val="clear" w:color="auto" w:fill="auto"/>
          </w:tcPr>
          <w:p w14:paraId="6E517D03" w14:textId="77777777" w:rsidR="00B125FD" w:rsidRPr="00DF1D03" w:rsidRDefault="00B125FD" w:rsidP="007020B3">
            <w:pPr>
              <w:pStyle w:val="TAC"/>
            </w:pPr>
            <w:r w:rsidRPr="00DF1D03">
              <w:t>X</w:t>
            </w:r>
          </w:p>
        </w:tc>
        <w:tc>
          <w:tcPr>
            <w:tcW w:w="1389" w:type="dxa"/>
            <w:shd w:val="clear" w:color="auto" w:fill="auto"/>
          </w:tcPr>
          <w:p w14:paraId="4735D82C" w14:textId="77777777" w:rsidR="00B125FD" w:rsidRPr="00DF1D03" w:rsidRDefault="00B125FD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7B2E207" w14:textId="77777777" w:rsidR="00B125FD" w:rsidRPr="00DF1D03" w:rsidRDefault="00B125FD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49622C7" w14:textId="77777777" w:rsidR="00B125FD" w:rsidRPr="00DF1D03" w:rsidRDefault="00B125FD" w:rsidP="007020B3">
            <w:pPr>
              <w:pStyle w:val="TAC"/>
            </w:pPr>
          </w:p>
        </w:tc>
      </w:tr>
      <w:tr w:rsidR="00B125FD" w:rsidRPr="00DF1D03" w14:paraId="56B35AFB" w14:textId="77777777" w:rsidTr="007020B3">
        <w:trPr>
          <w:trHeight w:val="87"/>
        </w:trPr>
        <w:tc>
          <w:tcPr>
            <w:tcW w:w="1038" w:type="dxa"/>
            <w:shd w:val="clear" w:color="auto" w:fill="auto"/>
          </w:tcPr>
          <w:p w14:paraId="0DA17000" w14:textId="77777777" w:rsidR="00B125FD" w:rsidRPr="00DF1D03" w:rsidRDefault="00B125FD" w:rsidP="007020B3">
            <w:pPr>
              <w:pStyle w:val="TAH"/>
            </w:pPr>
            <w:r w:rsidRPr="00DF1D03">
              <w:t>27</w:t>
            </w:r>
          </w:p>
        </w:tc>
        <w:tc>
          <w:tcPr>
            <w:tcW w:w="1388" w:type="dxa"/>
            <w:shd w:val="clear" w:color="auto" w:fill="auto"/>
          </w:tcPr>
          <w:p w14:paraId="055270D1" w14:textId="77777777" w:rsidR="00B125FD" w:rsidRPr="00DF1D03" w:rsidRDefault="00B125FD" w:rsidP="007020B3">
            <w:pPr>
              <w:pStyle w:val="TAC"/>
            </w:pPr>
            <w:r w:rsidRPr="00DF1D03">
              <w:t>X</w:t>
            </w:r>
          </w:p>
        </w:tc>
        <w:tc>
          <w:tcPr>
            <w:tcW w:w="1389" w:type="dxa"/>
            <w:shd w:val="clear" w:color="auto" w:fill="auto"/>
          </w:tcPr>
          <w:p w14:paraId="46BEB9F9" w14:textId="77777777" w:rsidR="00B125FD" w:rsidRPr="00DF1D03" w:rsidRDefault="00B125FD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DF15A34" w14:textId="77777777" w:rsidR="00B125FD" w:rsidRPr="00DF1D03" w:rsidRDefault="00B125FD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F1E4113" w14:textId="77777777" w:rsidR="00B125FD" w:rsidRPr="00DF1D03" w:rsidRDefault="00B125FD" w:rsidP="007020B3">
            <w:pPr>
              <w:pStyle w:val="TAC"/>
            </w:pPr>
          </w:p>
        </w:tc>
      </w:tr>
      <w:tr w:rsidR="00B125FD" w:rsidRPr="00DF1D03" w14:paraId="47FEC8F8" w14:textId="77777777" w:rsidTr="007020B3">
        <w:trPr>
          <w:trHeight w:val="105"/>
        </w:trPr>
        <w:tc>
          <w:tcPr>
            <w:tcW w:w="1038" w:type="dxa"/>
            <w:shd w:val="clear" w:color="auto" w:fill="auto"/>
          </w:tcPr>
          <w:p w14:paraId="39B62A4C" w14:textId="77777777" w:rsidR="00B125FD" w:rsidRPr="00DF1D03" w:rsidRDefault="00B125FD" w:rsidP="007020B3">
            <w:pPr>
              <w:pStyle w:val="TAH"/>
            </w:pPr>
            <w:r w:rsidRPr="00DF1D03">
              <w:t>28</w:t>
            </w:r>
          </w:p>
        </w:tc>
        <w:tc>
          <w:tcPr>
            <w:tcW w:w="1388" w:type="dxa"/>
            <w:shd w:val="clear" w:color="auto" w:fill="auto"/>
          </w:tcPr>
          <w:p w14:paraId="1C817AA8" w14:textId="77777777" w:rsidR="00B125FD" w:rsidRPr="00DF1D03" w:rsidRDefault="00B125FD" w:rsidP="007020B3">
            <w:pPr>
              <w:pStyle w:val="TAC"/>
            </w:pPr>
            <w:r w:rsidRPr="00DF1D03">
              <w:t>X</w:t>
            </w:r>
          </w:p>
        </w:tc>
        <w:tc>
          <w:tcPr>
            <w:tcW w:w="1389" w:type="dxa"/>
            <w:shd w:val="clear" w:color="auto" w:fill="auto"/>
          </w:tcPr>
          <w:p w14:paraId="2E4B38BA" w14:textId="77777777" w:rsidR="00B125FD" w:rsidRPr="00DF1D03" w:rsidRDefault="00B125FD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6CC0C2B" w14:textId="77777777" w:rsidR="00B125FD" w:rsidRPr="00DF1D03" w:rsidRDefault="00B125FD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CFB83DF" w14:textId="77777777" w:rsidR="00B125FD" w:rsidRPr="00DF1D03" w:rsidRDefault="00B125FD" w:rsidP="007020B3">
            <w:pPr>
              <w:pStyle w:val="TAC"/>
            </w:pPr>
          </w:p>
        </w:tc>
      </w:tr>
      <w:tr w:rsidR="00B125FD" w:rsidRPr="00DF1D03" w14:paraId="0E2C799D" w14:textId="77777777" w:rsidTr="007020B3">
        <w:trPr>
          <w:trHeight w:val="102"/>
        </w:trPr>
        <w:tc>
          <w:tcPr>
            <w:tcW w:w="1038" w:type="dxa"/>
            <w:shd w:val="clear" w:color="auto" w:fill="auto"/>
          </w:tcPr>
          <w:p w14:paraId="1470AC76" w14:textId="77777777" w:rsidR="00B125FD" w:rsidRPr="00DF1D03" w:rsidRDefault="00B125FD" w:rsidP="007020B3">
            <w:pPr>
              <w:pStyle w:val="TAH"/>
            </w:pPr>
            <w:r w:rsidRPr="00DF1D03">
              <w:t>29</w:t>
            </w:r>
          </w:p>
        </w:tc>
        <w:tc>
          <w:tcPr>
            <w:tcW w:w="1388" w:type="dxa"/>
            <w:shd w:val="clear" w:color="auto" w:fill="auto"/>
          </w:tcPr>
          <w:p w14:paraId="4194E097" w14:textId="77777777" w:rsidR="00B125FD" w:rsidRPr="00DF1D03" w:rsidRDefault="00B125FD" w:rsidP="007020B3">
            <w:pPr>
              <w:pStyle w:val="TAC"/>
            </w:pPr>
            <w:r w:rsidRPr="00DF1D03">
              <w:t>X</w:t>
            </w:r>
          </w:p>
        </w:tc>
        <w:tc>
          <w:tcPr>
            <w:tcW w:w="1389" w:type="dxa"/>
            <w:shd w:val="clear" w:color="auto" w:fill="auto"/>
          </w:tcPr>
          <w:p w14:paraId="0778E3C4" w14:textId="77777777" w:rsidR="00B125FD" w:rsidRPr="00DF1D03" w:rsidRDefault="00B125FD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3C680B0" w14:textId="77777777" w:rsidR="00B125FD" w:rsidRPr="00DF1D03" w:rsidRDefault="00B125FD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143B967" w14:textId="77777777" w:rsidR="00B125FD" w:rsidRPr="00DF1D03" w:rsidRDefault="00B125FD" w:rsidP="007020B3">
            <w:pPr>
              <w:pStyle w:val="TAC"/>
            </w:pPr>
          </w:p>
        </w:tc>
      </w:tr>
    </w:tbl>
    <w:p w14:paraId="7D322F79" w14:textId="77777777" w:rsidR="00B125FD" w:rsidRDefault="00B125FD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08E0027D" w14:textId="72727482" w:rsidR="00C8441C" w:rsidRDefault="00C8441C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This paper provides </w:t>
      </w:r>
      <w:r w:rsidR="00A9062E" w:rsidRPr="00A9062E">
        <w:rPr>
          <w:rFonts w:eastAsiaTheme="minorEastAsia"/>
          <w:lang w:eastAsia="ko-KR"/>
        </w:rPr>
        <w:t>conclusion for KI#</w:t>
      </w:r>
      <w:r w:rsidR="0082757D">
        <w:rPr>
          <w:rFonts w:eastAsiaTheme="minorEastAsia"/>
          <w:lang w:eastAsia="ko-KR"/>
        </w:rPr>
        <w:t>1</w:t>
      </w:r>
      <w:r w:rsidR="009A78F8">
        <w:rPr>
          <w:rFonts w:eastAsiaTheme="minorEastAsia"/>
          <w:lang w:eastAsia="ko-KR"/>
        </w:rPr>
        <w:t xml:space="preserve"> based on these solutions</w:t>
      </w:r>
      <w:r>
        <w:rPr>
          <w:rFonts w:eastAsiaTheme="minorEastAsia"/>
          <w:lang w:eastAsia="ko-KR"/>
        </w:rPr>
        <w:t>.</w:t>
      </w:r>
    </w:p>
    <w:p w14:paraId="11BBB46D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69057FE1" w14:textId="77777777" w:rsidR="00BC77CB" w:rsidRDefault="00086B19">
      <w:pPr>
        <w:pStyle w:val="1"/>
        <w:jc w:val="both"/>
      </w:pPr>
      <w:r>
        <w:t>Proposal</w:t>
      </w:r>
    </w:p>
    <w:p w14:paraId="1307C31E" w14:textId="5A9E6B70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A3198F">
        <w:rPr>
          <w:lang w:eastAsia="zh-CN"/>
        </w:rPr>
        <w:t>85</w:t>
      </w:r>
      <w:r w:rsidR="009520DF">
        <w:rPr>
          <w:lang w:eastAsia="zh-CN"/>
        </w:rPr>
        <w:t>v0.</w:t>
      </w:r>
      <w:r w:rsidR="00C8441C">
        <w:rPr>
          <w:lang w:eastAsia="zh-CN"/>
        </w:rPr>
        <w:t>3</w:t>
      </w:r>
      <w:r w:rsidR="009520DF">
        <w:rPr>
          <w:lang w:eastAsia="zh-CN"/>
        </w:rPr>
        <w:t>.</w:t>
      </w:r>
      <w:r w:rsidR="00C8441C">
        <w:rPr>
          <w:lang w:eastAsia="zh-CN"/>
        </w:rPr>
        <w:t>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24E4E06E" w14:textId="05058C9E" w:rsidR="00C8441C" w:rsidRDefault="00C8441C" w:rsidP="00180FC4">
      <w:pPr>
        <w:pStyle w:val="StartEndofChange"/>
      </w:pPr>
      <w:r w:rsidRPr="00C8441C">
        <w:rPr>
          <w:highlight w:val="cyan"/>
        </w:rPr>
        <w:t>!!! All New Texts !!!</w:t>
      </w:r>
    </w:p>
    <w:p w14:paraId="4FE7BDCD" w14:textId="6D2FC981" w:rsidR="00362A22" w:rsidRDefault="00A9062E" w:rsidP="00C8441C">
      <w:pPr>
        <w:pStyle w:val="2"/>
        <w:rPr>
          <w:lang w:eastAsia="zh-CN"/>
        </w:rPr>
      </w:pPr>
      <w:proofErr w:type="gramStart"/>
      <w:r>
        <w:rPr>
          <w:lang w:eastAsia="zh-CN"/>
        </w:rPr>
        <w:t>8</w:t>
      </w:r>
      <w:r w:rsidR="00C8441C">
        <w:rPr>
          <w:lang w:eastAsia="zh-CN"/>
        </w:rPr>
        <w:t>.x</w:t>
      </w:r>
      <w:proofErr w:type="gramEnd"/>
      <w:r w:rsidR="00C8441C">
        <w:rPr>
          <w:lang w:eastAsia="zh-CN"/>
        </w:rPr>
        <w:tab/>
      </w:r>
      <w:r w:rsidR="00A715C1">
        <w:t>Key Issue #</w:t>
      </w:r>
      <w:r w:rsidR="00082F38">
        <w:t>1</w:t>
      </w:r>
      <w:r w:rsidR="00A715C1" w:rsidRPr="00A7799E">
        <w:t xml:space="preserve">: </w:t>
      </w:r>
      <w:r w:rsidR="00082F38" w:rsidRPr="00DF1D03">
        <w:t>URSP in VPLMN</w:t>
      </w:r>
    </w:p>
    <w:p w14:paraId="2AE27D00" w14:textId="381A352B" w:rsidR="00121AE9" w:rsidRPr="00A7799E" w:rsidRDefault="00121AE9" w:rsidP="00121AE9">
      <w:pPr>
        <w:rPr>
          <w:lang w:eastAsia="zh-CN"/>
        </w:rPr>
      </w:pPr>
      <w:r w:rsidRPr="00A7799E">
        <w:rPr>
          <w:lang w:eastAsia="zh-CN"/>
        </w:rPr>
        <w:t>For Key Issue #</w:t>
      </w:r>
      <w:r w:rsidR="00082F38">
        <w:rPr>
          <w:lang w:eastAsia="zh-CN"/>
        </w:rPr>
        <w:t>1</w:t>
      </w:r>
      <w:r w:rsidRPr="00A7799E">
        <w:rPr>
          <w:lang w:eastAsia="zh-CN"/>
        </w:rPr>
        <w:t xml:space="preserve">, the following aspects </w:t>
      </w:r>
      <w:proofErr w:type="gramStart"/>
      <w:r w:rsidRPr="00A7799E">
        <w:rPr>
          <w:lang w:eastAsia="zh-CN"/>
        </w:rPr>
        <w:t>are concluded</w:t>
      </w:r>
      <w:proofErr w:type="gramEnd"/>
      <w:r w:rsidRPr="00A7799E">
        <w:rPr>
          <w:lang w:eastAsia="zh-CN"/>
        </w:rPr>
        <w:t>:</w:t>
      </w:r>
    </w:p>
    <w:p w14:paraId="5A6189A6" w14:textId="12888AF7" w:rsidR="00B05D7D" w:rsidRDefault="00B05D7D" w:rsidP="00F304B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F304BC">
        <w:rPr>
          <w:lang w:eastAsia="zh-CN"/>
        </w:rPr>
        <w:t>Regarding w</w:t>
      </w:r>
      <w:r w:rsidR="00F304BC" w:rsidRPr="00F304BC">
        <w:rPr>
          <w:lang w:eastAsia="zh-CN"/>
        </w:rPr>
        <w:t>hich PLMN determines the URSP for VPLMN</w:t>
      </w:r>
      <w:r w:rsidR="00F304BC">
        <w:rPr>
          <w:lang w:eastAsia="zh-CN"/>
        </w:rPr>
        <w:t xml:space="preserve">, it </w:t>
      </w:r>
      <w:proofErr w:type="gramStart"/>
      <w:r w:rsidR="00F304BC">
        <w:rPr>
          <w:lang w:eastAsia="zh-CN"/>
        </w:rPr>
        <w:t>is concluded</w:t>
      </w:r>
      <w:proofErr w:type="gramEnd"/>
      <w:r w:rsidR="00F304BC">
        <w:rPr>
          <w:lang w:eastAsia="zh-CN"/>
        </w:rPr>
        <w:t xml:space="preserve"> that </w:t>
      </w:r>
      <w:r w:rsidR="00F304BC" w:rsidRPr="00F304BC">
        <w:rPr>
          <w:lang w:eastAsia="zh-CN"/>
        </w:rPr>
        <w:t>HPLMN determines the URSP for VPLMN</w:t>
      </w:r>
      <w:r w:rsidR="00F304BC">
        <w:rPr>
          <w:lang w:eastAsia="zh-CN"/>
        </w:rPr>
        <w:t>.</w:t>
      </w:r>
    </w:p>
    <w:p w14:paraId="2C9BAC4E" w14:textId="3F39F3E5" w:rsidR="006A110B" w:rsidRPr="00F715EA" w:rsidRDefault="00C12350" w:rsidP="006A110B">
      <w:pPr>
        <w:pStyle w:val="B2"/>
        <w:rPr>
          <w:lang w:eastAsia="ko-KR"/>
        </w:rPr>
      </w:pPr>
      <w:r w:rsidRPr="00CB5EC9">
        <w:t>-</w:t>
      </w:r>
      <w:r w:rsidRPr="00CB5EC9">
        <w:tab/>
      </w:r>
      <w:r w:rsidR="006A110B">
        <w:t xml:space="preserve">Regarding how </w:t>
      </w:r>
      <w:r w:rsidR="007857BC">
        <w:t xml:space="preserve">and which information </w:t>
      </w:r>
      <w:r w:rsidR="006A110B">
        <w:t xml:space="preserve">VPLMN provides to HPLMN in order to assist HPLMN in generating URSP for the VPLMN, </w:t>
      </w:r>
      <w:r w:rsidR="006A110B" w:rsidRPr="006A110B">
        <w:rPr>
          <w:lang w:val="en-US"/>
        </w:rPr>
        <w:t>Sol</w:t>
      </w:r>
      <w:r w:rsidR="006A110B">
        <w:rPr>
          <w:lang w:val="en-US"/>
        </w:rPr>
        <w:t>ution</w:t>
      </w:r>
      <w:r w:rsidR="006A110B" w:rsidRPr="006A110B">
        <w:rPr>
          <w:lang w:val="en-US"/>
        </w:rPr>
        <w:t>#5</w:t>
      </w:r>
      <w:r w:rsidR="006A110B">
        <w:rPr>
          <w:lang w:val="en-US"/>
        </w:rPr>
        <w:t xml:space="preserve"> that proposes</w:t>
      </w:r>
      <w:r w:rsidR="006A110B" w:rsidRPr="006A110B">
        <w:rPr>
          <w:lang w:val="en-US"/>
        </w:rPr>
        <w:t xml:space="preserve"> </w:t>
      </w:r>
      <w:r w:rsidR="006A110B">
        <w:rPr>
          <w:lang w:val="en-US"/>
        </w:rPr>
        <w:t xml:space="preserve">to provide </w:t>
      </w:r>
      <w:r w:rsidR="006A110B" w:rsidRPr="006A110B">
        <w:rPr>
          <w:lang w:val="en-US"/>
        </w:rPr>
        <w:t>Service Parameters</w:t>
      </w:r>
      <w:r w:rsidR="006A110B">
        <w:rPr>
          <w:lang w:val="en-US"/>
        </w:rPr>
        <w:t xml:space="preserve"> from V-AF to H-PCF</w:t>
      </w:r>
      <w:r w:rsidR="00A929C8">
        <w:rPr>
          <w:lang w:val="en-US"/>
        </w:rPr>
        <w:t xml:space="preserve"> by V-PCF</w:t>
      </w:r>
      <w:r w:rsidR="006A110B">
        <w:rPr>
          <w:lang w:val="en-US"/>
        </w:rPr>
        <w:t xml:space="preserve"> is </w:t>
      </w:r>
      <w:r w:rsidR="006A110B" w:rsidRPr="00E9603C">
        <w:rPr>
          <w:lang w:eastAsia="zh-CN"/>
        </w:rPr>
        <w:t>selected for the normative work</w:t>
      </w:r>
      <w:r w:rsidR="006A110B">
        <w:rPr>
          <w:lang w:eastAsia="zh-CN"/>
        </w:rPr>
        <w:t>.</w:t>
      </w:r>
    </w:p>
    <w:p w14:paraId="12E407A4" w14:textId="77777777" w:rsidR="009065C5" w:rsidRDefault="009065C5">
      <w:pPr>
        <w:jc w:val="both"/>
        <w:rPr>
          <w:b/>
          <w:lang w:eastAsia="ko-KR"/>
        </w:rPr>
      </w:pPr>
    </w:p>
    <w:p w14:paraId="205CADC5" w14:textId="77777777" w:rsidR="00144941" w:rsidRPr="00AB0837" w:rsidRDefault="00144941">
      <w:pPr>
        <w:jc w:val="both"/>
        <w:rPr>
          <w:b/>
          <w:lang w:eastAsia="ko-KR"/>
        </w:rPr>
      </w:pPr>
    </w:p>
    <w:p w14:paraId="46A26E6B" w14:textId="5624C3F3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 w:rsidR="000E37B1">
        <w:t>Changes * * * *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70AA02" w14:textId="77777777" w:rsidR="007143A8" w:rsidRDefault="007143A8">
      <w:r>
        <w:separator/>
      </w:r>
    </w:p>
    <w:p w14:paraId="1036EE7D" w14:textId="77777777" w:rsidR="007143A8" w:rsidRDefault="007143A8"/>
  </w:endnote>
  <w:endnote w:type="continuationSeparator" w:id="0">
    <w:p w14:paraId="7B8DE115" w14:textId="77777777" w:rsidR="007143A8" w:rsidRDefault="007143A8">
      <w:r>
        <w:continuationSeparator/>
      </w:r>
    </w:p>
    <w:p w14:paraId="0D00CE74" w14:textId="77777777" w:rsidR="007143A8" w:rsidRDefault="007143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0252F2" w14:textId="77777777" w:rsidR="007143A8" w:rsidRDefault="007143A8">
      <w:r>
        <w:separator/>
      </w:r>
    </w:p>
    <w:p w14:paraId="6E34EDF8" w14:textId="77777777" w:rsidR="007143A8" w:rsidRDefault="007143A8"/>
  </w:footnote>
  <w:footnote w:type="continuationSeparator" w:id="0">
    <w:p w14:paraId="5B4B5568" w14:textId="77777777" w:rsidR="007143A8" w:rsidRDefault="007143A8">
      <w:r>
        <w:continuationSeparator/>
      </w:r>
    </w:p>
    <w:p w14:paraId="74186B24" w14:textId="77777777" w:rsidR="007143A8" w:rsidRDefault="007143A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E5DC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BAC86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D5A5E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9C479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CBECC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C80DF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76C17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AE7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D1AA3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2CF6"/>
    <w:rsid w:val="000079C8"/>
    <w:rsid w:val="00010094"/>
    <w:rsid w:val="000120E0"/>
    <w:rsid w:val="00020A85"/>
    <w:rsid w:val="000216E6"/>
    <w:rsid w:val="000377E5"/>
    <w:rsid w:val="00037F83"/>
    <w:rsid w:val="00044B1C"/>
    <w:rsid w:val="00047713"/>
    <w:rsid w:val="00047A60"/>
    <w:rsid w:val="00051827"/>
    <w:rsid w:val="00051E0F"/>
    <w:rsid w:val="00053B83"/>
    <w:rsid w:val="00057ECC"/>
    <w:rsid w:val="00063492"/>
    <w:rsid w:val="000653C3"/>
    <w:rsid w:val="00066687"/>
    <w:rsid w:val="00066AED"/>
    <w:rsid w:val="00071905"/>
    <w:rsid w:val="00076FED"/>
    <w:rsid w:val="00081D27"/>
    <w:rsid w:val="00082F38"/>
    <w:rsid w:val="000847E2"/>
    <w:rsid w:val="00086B19"/>
    <w:rsid w:val="00087CFC"/>
    <w:rsid w:val="00094D2A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37B1"/>
    <w:rsid w:val="000E3A40"/>
    <w:rsid w:val="000E5A07"/>
    <w:rsid w:val="000E60A6"/>
    <w:rsid w:val="000F190E"/>
    <w:rsid w:val="000F1DFD"/>
    <w:rsid w:val="000F3014"/>
    <w:rsid w:val="000F4103"/>
    <w:rsid w:val="000F47F9"/>
    <w:rsid w:val="000F626B"/>
    <w:rsid w:val="001002F6"/>
    <w:rsid w:val="001037E0"/>
    <w:rsid w:val="00110835"/>
    <w:rsid w:val="0011275C"/>
    <w:rsid w:val="001137AD"/>
    <w:rsid w:val="00114252"/>
    <w:rsid w:val="00121AE9"/>
    <w:rsid w:val="0013490B"/>
    <w:rsid w:val="00134C08"/>
    <w:rsid w:val="00135651"/>
    <w:rsid w:val="0014070C"/>
    <w:rsid w:val="00140B0C"/>
    <w:rsid w:val="00143B75"/>
    <w:rsid w:val="00144941"/>
    <w:rsid w:val="00151849"/>
    <w:rsid w:val="00152034"/>
    <w:rsid w:val="00155A5F"/>
    <w:rsid w:val="0016440B"/>
    <w:rsid w:val="00167BBC"/>
    <w:rsid w:val="0017350A"/>
    <w:rsid w:val="00177CC0"/>
    <w:rsid w:val="00180FC4"/>
    <w:rsid w:val="001825F2"/>
    <w:rsid w:val="00183308"/>
    <w:rsid w:val="00195070"/>
    <w:rsid w:val="0019509C"/>
    <w:rsid w:val="001A048C"/>
    <w:rsid w:val="001A10E3"/>
    <w:rsid w:val="001A22EC"/>
    <w:rsid w:val="001B1629"/>
    <w:rsid w:val="001B2E13"/>
    <w:rsid w:val="001B4DB8"/>
    <w:rsid w:val="001B6BB1"/>
    <w:rsid w:val="001B6C71"/>
    <w:rsid w:val="001C1235"/>
    <w:rsid w:val="001C1827"/>
    <w:rsid w:val="001C62FC"/>
    <w:rsid w:val="001D1EBB"/>
    <w:rsid w:val="001D383B"/>
    <w:rsid w:val="001D3EF0"/>
    <w:rsid w:val="001D577C"/>
    <w:rsid w:val="001D7527"/>
    <w:rsid w:val="001D7650"/>
    <w:rsid w:val="001E4079"/>
    <w:rsid w:val="001F41B6"/>
    <w:rsid w:val="001F496F"/>
    <w:rsid w:val="00200105"/>
    <w:rsid w:val="00206A1C"/>
    <w:rsid w:val="0021213C"/>
    <w:rsid w:val="00213811"/>
    <w:rsid w:val="00225787"/>
    <w:rsid w:val="002274A1"/>
    <w:rsid w:val="00235B91"/>
    <w:rsid w:val="002405CC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4180"/>
    <w:rsid w:val="0027444F"/>
    <w:rsid w:val="0027562D"/>
    <w:rsid w:val="002765BB"/>
    <w:rsid w:val="002854B3"/>
    <w:rsid w:val="00293613"/>
    <w:rsid w:val="002977CA"/>
    <w:rsid w:val="002A0B8E"/>
    <w:rsid w:val="002A31C9"/>
    <w:rsid w:val="002A3C81"/>
    <w:rsid w:val="002B5B0A"/>
    <w:rsid w:val="002C4900"/>
    <w:rsid w:val="002D01CF"/>
    <w:rsid w:val="002D4579"/>
    <w:rsid w:val="002D4ADC"/>
    <w:rsid w:val="002E2B01"/>
    <w:rsid w:val="002E2F63"/>
    <w:rsid w:val="002F02C4"/>
    <w:rsid w:val="00305566"/>
    <w:rsid w:val="00310309"/>
    <w:rsid w:val="0031256D"/>
    <w:rsid w:val="00317B3B"/>
    <w:rsid w:val="00323EC2"/>
    <w:rsid w:val="0033412A"/>
    <w:rsid w:val="003365DF"/>
    <w:rsid w:val="00340BB0"/>
    <w:rsid w:val="00343AAC"/>
    <w:rsid w:val="00347355"/>
    <w:rsid w:val="003474C1"/>
    <w:rsid w:val="00356E22"/>
    <w:rsid w:val="00362A22"/>
    <w:rsid w:val="00364DF1"/>
    <w:rsid w:val="003727D1"/>
    <w:rsid w:val="00375665"/>
    <w:rsid w:val="00383793"/>
    <w:rsid w:val="003A49FE"/>
    <w:rsid w:val="003A6B8D"/>
    <w:rsid w:val="003B0143"/>
    <w:rsid w:val="003B11D4"/>
    <w:rsid w:val="003B1A14"/>
    <w:rsid w:val="003B64E8"/>
    <w:rsid w:val="003B691F"/>
    <w:rsid w:val="003B78A8"/>
    <w:rsid w:val="003C50C0"/>
    <w:rsid w:val="003C5B25"/>
    <w:rsid w:val="003C6E1B"/>
    <w:rsid w:val="003D604E"/>
    <w:rsid w:val="003D772F"/>
    <w:rsid w:val="003D7F3F"/>
    <w:rsid w:val="003E5169"/>
    <w:rsid w:val="003E5DC5"/>
    <w:rsid w:val="003E5F50"/>
    <w:rsid w:val="004018D7"/>
    <w:rsid w:val="004024B8"/>
    <w:rsid w:val="00402F1E"/>
    <w:rsid w:val="004101E2"/>
    <w:rsid w:val="00415423"/>
    <w:rsid w:val="0042590C"/>
    <w:rsid w:val="0042606B"/>
    <w:rsid w:val="004340D1"/>
    <w:rsid w:val="004378A7"/>
    <w:rsid w:val="0044750F"/>
    <w:rsid w:val="00456E53"/>
    <w:rsid w:val="004712EA"/>
    <w:rsid w:val="00480E4A"/>
    <w:rsid w:val="00483996"/>
    <w:rsid w:val="00483B16"/>
    <w:rsid w:val="00484FEC"/>
    <w:rsid w:val="004920A6"/>
    <w:rsid w:val="00492514"/>
    <w:rsid w:val="004A7B8A"/>
    <w:rsid w:val="004B23EC"/>
    <w:rsid w:val="004B32B7"/>
    <w:rsid w:val="004B465B"/>
    <w:rsid w:val="004B4E76"/>
    <w:rsid w:val="004B7381"/>
    <w:rsid w:val="004B76D3"/>
    <w:rsid w:val="004B7B97"/>
    <w:rsid w:val="004B7F45"/>
    <w:rsid w:val="004C0349"/>
    <w:rsid w:val="004C2F51"/>
    <w:rsid w:val="004E0093"/>
    <w:rsid w:val="004E187A"/>
    <w:rsid w:val="004E3DBE"/>
    <w:rsid w:val="004F04EC"/>
    <w:rsid w:val="004F0E7B"/>
    <w:rsid w:val="004F29C3"/>
    <w:rsid w:val="004F3DA8"/>
    <w:rsid w:val="004F438D"/>
    <w:rsid w:val="004F4C80"/>
    <w:rsid w:val="0051233C"/>
    <w:rsid w:val="0051365C"/>
    <w:rsid w:val="00514FA3"/>
    <w:rsid w:val="00527448"/>
    <w:rsid w:val="00527A49"/>
    <w:rsid w:val="00534212"/>
    <w:rsid w:val="00534B13"/>
    <w:rsid w:val="0053729F"/>
    <w:rsid w:val="00537BF2"/>
    <w:rsid w:val="00541CE2"/>
    <w:rsid w:val="005464B2"/>
    <w:rsid w:val="00572829"/>
    <w:rsid w:val="00584810"/>
    <w:rsid w:val="00586BD5"/>
    <w:rsid w:val="0059368E"/>
    <w:rsid w:val="005946E3"/>
    <w:rsid w:val="0059648D"/>
    <w:rsid w:val="005A3973"/>
    <w:rsid w:val="005A46D3"/>
    <w:rsid w:val="005B4282"/>
    <w:rsid w:val="005B6A2D"/>
    <w:rsid w:val="005C0C8C"/>
    <w:rsid w:val="005C1D37"/>
    <w:rsid w:val="005D1150"/>
    <w:rsid w:val="005D30A6"/>
    <w:rsid w:val="005D683E"/>
    <w:rsid w:val="005D74E1"/>
    <w:rsid w:val="005E6C91"/>
    <w:rsid w:val="005F068F"/>
    <w:rsid w:val="005F07D5"/>
    <w:rsid w:val="005F1ECA"/>
    <w:rsid w:val="005F2076"/>
    <w:rsid w:val="005F2128"/>
    <w:rsid w:val="005F6367"/>
    <w:rsid w:val="00600782"/>
    <w:rsid w:val="00601B51"/>
    <w:rsid w:val="006139FC"/>
    <w:rsid w:val="00630A7C"/>
    <w:rsid w:val="00634062"/>
    <w:rsid w:val="006342B0"/>
    <w:rsid w:val="00636049"/>
    <w:rsid w:val="00637982"/>
    <w:rsid w:val="0064496D"/>
    <w:rsid w:val="006466EE"/>
    <w:rsid w:val="006559ED"/>
    <w:rsid w:val="00667544"/>
    <w:rsid w:val="00675944"/>
    <w:rsid w:val="00682797"/>
    <w:rsid w:val="00684E4E"/>
    <w:rsid w:val="00685B55"/>
    <w:rsid w:val="006864B4"/>
    <w:rsid w:val="00691E0F"/>
    <w:rsid w:val="006963B2"/>
    <w:rsid w:val="006A110B"/>
    <w:rsid w:val="006A1DA7"/>
    <w:rsid w:val="006B1F3F"/>
    <w:rsid w:val="006B26BA"/>
    <w:rsid w:val="006B484E"/>
    <w:rsid w:val="006C3951"/>
    <w:rsid w:val="006D22E3"/>
    <w:rsid w:val="006D7D2A"/>
    <w:rsid w:val="006E0788"/>
    <w:rsid w:val="006E6C76"/>
    <w:rsid w:val="006E76EF"/>
    <w:rsid w:val="006F4AC2"/>
    <w:rsid w:val="006F54A2"/>
    <w:rsid w:val="0070638F"/>
    <w:rsid w:val="00711355"/>
    <w:rsid w:val="007129C9"/>
    <w:rsid w:val="00713492"/>
    <w:rsid w:val="00713D06"/>
    <w:rsid w:val="007143A8"/>
    <w:rsid w:val="00714A09"/>
    <w:rsid w:val="0072498D"/>
    <w:rsid w:val="00724EB8"/>
    <w:rsid w:val="00726C40"/>
    <w:rsid w:val="0073584F"/>
    <w:rsid w:val="00740899"/>
    <w:rsid w:val="00742E06"/>
    <w:rsid w:val="00742F46"/>
    <w:rsid w:val="0074515A"/>
    <w:rsid w:val="00745189"/>
    <w:rsid w:val="007509A1"/>
    <w:rsid w:val="00770CCF"/>
    <w:rsid w:val="0077213E"/>
    <w:rsid w:val="0077772B"/>
    <w:rsid w:val="00780624"/>
    <w:rsid w:val="007840C6"/>
    <w:rsid w:val="007857BC"/>
    <w:rsid w:val="0079264B"/>
    <w:rsid w:val="00793F5B"/>
    <w:rsid w:val="00794D4A"/>
    <w:rsid w:val="007A66A0"/>
    <w:rsid w:val="007B033A"/>
    <w:rsid w:val="007B3660"/>
    <w:rsid w:val="007B697A"/>
    <w:rsid w:val="007C25E0"/>
    <w:rsid w:val="007C266A"/>
    <w:rsid w:val="007C6398"/>
    <w:rsid w:val="007C7052"/>
    <w:rsid w:val="007E344B"/>
    <w:rsid w:val="007F0C74"/>
    <w:rsid w:val="007F1130"/>
    <w:rsid w:val="007F3C5A"/>
    <w:rsid w:val="007F4291"/>
    <w:rsid w:val="007F6832"/>
    <w:rsid w:val="008025F7"/>
    <w:rsid w:val="00805C60"/>
    <w:rsid w:val="008164D4"/>
    <w:rsid w:val="00816D66"/>
    <w:rsid w:val="00817A2A"/>
    <w:rsid w:val="00820182"/>
    <w:rsid w:val="00820534"/>
    <w:rsid w:val="008217AB"/>
    <w:rsid w:val="0082223D"/>
    <w:rsid w:val="0082757D"/>
    <w:rsid w:val="0083616A"/>
    <w:rsid w:val="0084250A"/>
    <w:rsid w:val="00846A5A"/>
    <w:rsid w:val="00861A6F"/>
    <w:rsid w:val="00861FAB"/>
    <w:rsid w:val="00870D2F"/>
    <w:rsid w:val="008772BB"/>
    <w:rsid w:val="0088200F"/>
    <w:rsid w:val="00884552"/>
    <w:rsid w:val="00886F8C"/>
    <w:rsid w:val="00895C14"/>
    <w:rsid w:val="008A2053"/>
    <w:rsid w:val="008A2C6F"/>
    <w:rsid w:val="008A7BE6"/>
    <w:rsid w:val="008B590F"/>
    <w:rsid w:val="008B5D6A"/>
    <w:rsid w:val="008C23AE"/>
    <w:rsid w:val="008D6494"/>
    <w:rsid w:val="008E12E3"/>
    <w:rsid w:val="008E2D6A"/>
    <w:rsid w:val="008E400F"/>
    <w:rsid w:val="008E6642"/>
    <w:rsid w:val="008F00E7"/>
    <w:rsid w:val="008F27B3"/>
    <w:rsid w:val="008F5975"/>
    <w:rsid w:val="00900C50"/>
    <w:rsid w:val="00905D38"/>
    <w:rsid w:val="009065C5"/>
    <w:rsid w:val="0091299C"/>
    <w:rsid w:val="00925FC8"/>
    <w:rsid w:val="0093320D"/>
    <w:rsid w:val="009344BF"/>
    <w:rsid w:val="0093551C"/>
    <w:rsid w:val="0093606A"/>
    <w:rsid w:val="00940827"/>
    <w:rsid w:val="00941083"/>
    <w:rsid w:val="00943AB8"/>
    <w:rsid w:val="009451AB"/>
    <w:rsid w:val="009510BB"/>
    <w:rsid w:val="009520DF"/>
    <w:rsid w:val="00952E7B"/>
    <w:rsid w:val="009541F6"/>
    <w:rsid w:val="00955815"/>
    <w:rsid w:val="009600D0"/>
    <w:rsid w:val="0096072E"/>
    <w:rsid w:val="00961523"/>
    <w:rsid w:val="00980786"/>
    <w:rsid w:val="0098268C"/>
    <w:rsid w:val="009830D4"/>
    <w:rsid w:val="00983409"/>
    <w:rsid w:val="009846C2"/>
    <w:rsid w:val="009865C3"/>
    <w:rsid w:val="00990E53"/>
    <w:rsid w:val="00996BCE"/>
    <w:rsid w:val="009A1BD6"/>
    <w:rsid w:val="009A2D48"/>
    <w:rsid w:val="009A43B5"/>
    <w:rsid w:val="009A7571"/>
    <w:rsid w:val="009A78F8"/>
    <w:rsid w:val="009B2F17"/>
    <w:rsid w:val="009B404E"/>
    <w:rsid w:val="009B670F"/>
    <w:rsid w:val="009D6341"/>
    <w:rsid w:val="009D6E34"/>
    <w:rsid w:val="009E0689"/>
    <w:rsid w:val="009F0188"/>
    <w:rsid w:val="009F434B"/>
    <w:rsid w:val="009F43BA"/>
    <w:rsid w:val="00A0325A"/>
    <w:rsid w:val="00A036A6"/>
    <w:rsid w:val="00A055CC"/>
    <w:rsid w:val="00A06611"/>
    <w:rsid w:val="00A06B9D"/>
    <w:rsid w:val="00A13C7B"/>
    <w:rsid w:val="00A146E1"/>
    <w:rsid w:val="00A1623B"/>
    <w:rsid w:val="00A222AE"/>
    <w:rsid w:val="00A3198F"/>
    <w:rsid w:val="00A372EE"/>
    <w:rsid w:val="00A4454B"/>
    <w:rsid w:val="00A53C6E"/>
    <w:rsid w:val="00A54502"/>
    <w:rsid w:val="00A5565E"/>
    <w:rsid w:val="00A6175B"/>
    <w:rsid w:val="00A715C1"/>
    <w:rsid w:val="00A71694"/>
    <w:rsid w:val="00A76B94"/>
    <w:rsid w:val="00A83BD8"/>
    <w:rsid w:val="00A87F42"/>
    <w:rsid w:val="00A90022"/>
    <w:rsid w:val="00A9062E"/>
    <w:rsid w:val="00A929C8"/>
    <w:rsid w:val="00A9790F"/>
    <w:rsid w:val="00A97DCD"/>
    <w:rsid w:val="00AA23D7"/>
    <w:rsid w:val="00AA2B09"/>
    <w:rsid w:val="00AA4886"/>
    <w:rsid w:val="00AA549B"/>
    <w:rsid w:val="00AB03B8"/>
    <w:rsid w:val="00AB0837"/>
    <w:rsid w:val="00AB27CC"/>
    <w:rsid w:val="00AB501F"/>
    <w:rsid w:val="00AB6BB0"/>
    <w:rsid w:val="00AB7885"/>
    <w:rsid w:val="00AC1C28"/>
    <w:rsid w:val="00AC74F7"/>
    <w:rsid w:val="00AD011C"/>
    <w:rsid w:val="00AD109E"/>
    <w:rsid w:val="00AD5C14"/>
    <w:rsid w:val="00AD74C9"/>
    <w:rsid w:val="00AE38D3"/>
    <w:rsid w:val="00AE4129"/>
    <w:rsid w:val="00AE4A19"/>
    <w:rsid w:val="00AE4D20"/>
    <w:rsid w:val="00AF73F2"/>
    <w:rsid w:val="00B0102A"/>
    <w:rsid w:val="00B05D7D"/>
    <w:rsid w:val="00B10DA2"/>
    <w:rsid w:val="00B125FD"/>
    <w:rsid w:val="00B1304C"/>
    <w:rsid w:val="00B1430E"/>
    <w:rsid w:val="00B23963"/>
    <w:rsid w:val="00B31B84"/>
    <w:rsid w:val="00B40FD5"/>
    <w:rsid w:val="00B45596"/>
    <w:rsid w:val="00B455CA"/>
    <w:rsid w:val="00B46352"/>
    <w:rsid w:val="00B47638"/>
    <w:rsid w:val="00B51C26"/>
    <w:rsid w:val="00B52947"/>
    <w:rsid w:val="00B55329"/>
    <w:rsid w:val="00B55B99"/>
    <w:rsid w:val="00B568A1"/>
    <w:rsid w:val="00B57785"/>
    <w:rsid w:val="00B63DB2"/>
    <w:rsid w:val="00B72D9E"/>
    <w:rsid w:val="00B74C12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47B2"/>
    <w:rsid w:val="00BC6A40"/>
    <w:rsid w:val="00BC77CB"/>
    <w:rsid w:val="00BD0AAD"/>
    <w:rsid w:val="00BD1296"/>
    <w:rsid w:val="00BD4863"/>
    <w:rsid w:val="00BD6DEB"/>
    <w:rsid w:val="00BE082F"/>
    <w:rsid w:val="00BE4A09"/>
    <w:rsid w:val="00BE4B72"/>
    <w:rsid w:val="00BF411A"/>
    <w:rsid w:val="00C00533"/>
    <w:rsid w:val="00C0071C"/>
    <w:rsid w:val="00C02D52"/>
    <w:rsid w:val="00C033A9"/>
    <w:rsid w:val="00C042C7"/>
    <w:rsid w:val="00C04D64"/>
    <w:rsid w:val="00C12350"/>
    <w:rsid w:val="00C14D9E"/>
    <w:rsid w:val="00C167D7"/>
    <w:rsid w:val="00C1731C"/>
    <w:rsid w:val="00C22348"/>
    <w:rsid w:val="00C27232"/>
    <w:rsid w:val="00C30E2A"/>
    <w:rsid w:val="00C31E5B"/>
    <w:rsid w:val="00C34962"/>
    <w:rsid w:val="00C34A75"/>
    <w:rsid w:val="00C4784C"/>
    <w:rsid w:val="00C639D2"/>
    <w:rsid w:val="00C65CC0"/>
    <w:rsid w:val="00C822FD"/>
    <w:rsid w:val="00C8441C"/>
    <w:rsid w:val="00C8441D"/>
    <w:rsid w:val="00C85260"/>
    <w:rsid w:val="00C92EB0"/>
    <w:rsid w:val="00C94FF5"/>
    <w:rsid w:val="00CA245D"/>
    <w:rsid w:val="00CA56E9"/>
    <w:rsid w:val="00CB2915"/>
    <w:rsid w:val="00CB4667"/>
    <w:rsid w:val="00CB47AB"/>
    <w:rsid w:val="00CB7DBA"/>
    <w:rsid w:val="00CC0A58"/>
    <w:rsid w:val="00CC1065"/>
    <w:rsid w:val="00CC4BE9"/>
    <w:rsid w:val="00CD2282"/>
    <w:rsid w:val="00CD5594"/>
    <w:rsid w:val="00CE04AE"/>
    <w:rsid w:val="00CE4D5E"/>
    <w:rsid w:val="00CE77DB"/>
    <w:rsid w:val="00CF5E3B"/>
    <w:rsid w:val="00D01720"/>
    <w:rsid w:val="00D068D2"/>
    <w:rsid w:val="00D10BD0"/>
    <w:rsid w:val="00D11FE6"/>
    <w:rsid w:val="00D173CD"/>
    <w:rsid w:val="00D34135"/>
    <w:rsid w:val="00D41138"/>
    <w:rsid w:val="00D4781F"/>
    <w:rsid w:val="00D55241"/>
    <w:rsid w:val="00D61DE3"/>
    <w:rsid w:val="00D71DAE"/>
    <w:rsid w:val="00D72E09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7B08"/>
    <w:rsid w:val="00DC7BCE"/>
    <w:rsid w:val="00DD19A0"/>
    <w:rsid w:val="00DE02E2"/>
    <w:rsid w:val="00DE6602"/>
    <w:rsid w:val="00DF0B23"/>
    <w:rsid w:val="00DF2545"/>
    <w:rsid w:val="00DF3065"/>
    <w:rsid w:val="00DF5999"/>
    <w:rsid w:val="00E02808"/>
    <w:rsid w:val="00E04FEE"/>
    <w:rsid w:val="00E101FB"/>
    <w:rsid w:val="00E2084B"/>
    <w:rsid w:val="00E44AC4"/>
    <w:rsid w:val="00E4635F"/>
    <w:rsid w:val="00E54966"/>
    <w:rsid w:val="00E61180"/>
    <w:rsid w:val="00E76FF0"/>
    <w:rsid w:val="00E770AD"/>
    <w:rsid w:val="00E8168D"/>
    <w:rsid w:val="00E8351C"/>
    <w:rsid w:val="00E8413C"/>
    <w:rsid w:val="00E868BB"/>
    <w:rsid w:val="00E87E63"/>
    <w:rsid w:val="00E936CE"/>
    <w:rsid w:val="00E96111"/>
    <w:rsid w:val="00E97056"/>
    <w:rsid w:val="00E976D1"/>
    <w:rsid w:val="00EA0F42"/>
    <w:rsid w:val="00EB140A"/>
    <w:rsid w:val="00EB6A71"/>
    <w:rsid w:val="00EB6FD0"/>
    <w:rsid w:val="00EC5241"/>
    <w:rsid w:val="00ED35AF"/>
    <w:rsid w:val="00EE7342"/>
    <w:rsid w:val="00EF0270"/>
    <w:rsid w:val="00EF0C5E"/>
    <w:rsid w:val="00F00706"/>
    <w:rsid w:val="00F05B02"/>
    <w:rsid w:val="00F06F18"/>
    <w:rsid w:val="00F07231"/>
    <w:rsid w:val="00F07434"/>
    <w:rsid w:val="00F12E37"/>
    <w:rsid w:val="00F13F91"/>
    <w:rsid w:val="00F15FC4"/>
    <w:rsid w:val="00F17257"/>
    <w:rsid w:val="00F2046E"/>
    <w:rsid w:val="00F20B58"/>
    <w:rsid w:val="00F246CD"/>
    <w:rsid w:val="00F304BC"/>
    <w:rsid w:val="00F30542"/>
    <w:rsid w:val="00F3224E"/>
    <w:rsid w:val="00F36A76"/>
    <w:rsid w:val="00F41330"/>
    <w:rsid w:val="00F43A9B"/>
    <w:rsid w:val="00F47781"/>
    <w:rsid w:val="00F6790C"/>
    <w:rsid w:val="00F715EA"/>
    <w:rsid w:val="00F73E02"/>
    <w:rsid w:val="00F766B2"/>
    <w:rsid w:val="00F93750"/>
    <w:rsid w:val="00FA309F"/>
    <w:rsid w:val="00FB03CF"/>
    <w:rsid w:val="00FB1C00"/>
    <w:rsid w:val="00FC3D6C"/>
    <w:rsid w:val="00FC4989"/>
    <w:rsid w:val="00FD1116"/>
    <w:rsid w:val="00FD3F35"/>
    <w:rsid w:val="00FE067E"/>
    <w:rsid w:val="00FE4AEA"/>
    <w:rsid w:val="00FE7AFC"/>
    <w:rsid w:val="00FF3093"/>
    <w:rsid w:val="00FF342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ad">
    <w:name w:val="Normal (Web)"/>
    <w:basedOn w:val="a"/>
    <w:uiPriority w:val="99"/>
    <w:unhideWhenUsed/>
    <w:rsid w:val="006A11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05457-FBD3-4FEE-8EF2-F72D84907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2355</TotalTime>
  <Pages>2</Pages>
  <Words>180</Words>
  <Characters>1032</Characters>
  <Application>Microsoft Office Word</Application>
  <DocSecurity>0</DocSecurity>
  <Lines>8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587</cp:revision>
  <cp:lastPrinted>2003-09-26T02:29:00Z</cp:lastPrinted>
  <dcterms:created xsi:type="dcterms:W3CDTF">2022-01-16T23:14:00Z</dcterms:created>
  <dcterms:modified xsi:type="dcterms:W3CDTF">2022-08-10T15:04:00Z</dcterms:modified>
</cp:coreProperties>
</file>